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6C5D3" w14:textId="77777777" w:rsidR="0038401C" w:rsidRDefault="00FB267E">
      <w:pPr>
        <w:pStyle w:val="Titolo9"/>
        <w:keepNext w:val="0"/>
        <w:spacing w:after="0"/>
        <w:rPr>
          <w:b/>
          <w:i w:val="0"/>
        </w:rPr>
      </w:pPr>
      <w:r>
        <w:rPr>
          <w:b/>
          <w:i w:val="0"/>
        </w:rPr>
        <w:t>Allegato …………...</w:t>
      </w:r>
    </w:p>
    <w:p w14:paraId="7C0FF99A" w14:textId="77777777" w:rsidR="0038401C" w:rsidRDefault="0038401C">
      <w:pPr>
        <w:pStyle w:val="Titolo9"/>
        <w:keepNext w:val="0"/>
        <w:spacing w:after="0"/>
        <w:rPr>
          <w:b/>
          <w:i w:val="0"/>
        </w:rPr>
      </w:pPr>
    </w:p>
    <w:p w14:paraId="0BE793DE" w14:textId="77777777" w:rsidR="0038401C" w:rsidRDefault="00FB267E">
      <w:pPr>
        <w:pStyle w:val="Titolo9"/>
        <w:keepNext w:val="0"/>
        <w:spacing w:after="0"/>
      </w:pPr>
      <w:r>
        <w:rPr>
          <w:b/>
          <w:i w:val="0"/>
        </w:rPr>
        <w:t>Modello di Curriculum Vitae per componente della Strutture di Direzione Lavori</w:t>
      </w:r>
      <w:r>
        <w:rPr>
          <w:b/>
          <w:i w:val="0"/>
        </w:rPr>
        <w:t xml:space="preserve"> e Coordinamento della sicurezza in fase di esecuzione</w:t>
      </w:r>
    </w:p>
    <w:p w14:paraId="4E205622" w14:textId="77777777" w:rsidR="0038401C" w:rsidRDefault="0038401C">
      <w:pPr>
        <w:pStyle w:val="Standard"/>
      </w:pPr>
    </w:p>
    <w:tbl>
      <w:tblPr>
        <w:tblW w:w="8664" w:type="dxa"/>
        <w:tblInd w:w="-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9"/>
        <w:gridCol w:w="5945"/>
      </w:tblGrid>
      <w:tr w:rsidR="0038401C" w14:paraId="7B583A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52FD1" w14:textId="77777777" w:rsidR="0038401C" w:rsidRDefault="00FB267E">
            <w:pPr>
              <w:pStyle w:val="Standard"/>
              <w:spacing w:before="40" w:after="40"/>
            </w:pPr>
            <w:r>
              <w:rPr>
                <w:b/>
                <w:bCs/>
              </w:rPr>
              <w:t>RAGIONE SOCIALE CONCORRENTE</w:t>
            </w:r>
            <w:r>
              <w:t xml:space="preserve"> ………………………………..……… </w:t>
            </w:r>
            <w:r>
              <w:rPr>
                <w:sz w:val="20"/>
              </w:rPr>
              <w:t xml:space="preserve"> [1]</w:t>
            </w:r>
          </w:p>
        </w:tc>
      </w:tr>
      <w:tr w:rsidR="0038401C" w14:paraId="542C56D6" w14:textId="77777777">
        <w:tblPrEx>
          <w:tblCellMar>
            <w:top w:w="0" w:type="dxa"/>
            <w:bottom w:w="0" w:type="dxa"/>
          </w:tblCellMar>
        </w:tblPrEx>
        <w:trPr>
          <w:trHeight w:hRule="exact" w:val="702"/>
        </w:trPr>
        <w:tc>
          <w:tcPr>
            <w:tcW w:w="2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A7EE6" w14:textId="77777777" w:rsidR="0038401C" w:rsidRDefault="00FB267E">
            <w:pPr>
              <w:pStyle w:val="Standard"/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t>Nome:</w:t>
            </w:r>
          </w:p>
        </w:tc>
        <w:tc>
          <w:tcPr>
            <w:tcW w:w="59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2E38B" w14:textId="77777777" w:rsidR="0038401C" w:rsidRDefault="00FB267E">
            <w:pPr>
              <w:pStyle w:val="Standard"/>
              <w:spacing w:before="40" w:after="40"/>
              <w:jc w:val="both"/>
            </w:pPr>
            <w:r>
              <w:t>………………………………………….</w:t>
            </w:r>
          </w:p>
          <w:p w14:paraId="4F0028DC" w14:textId="77777777" w:rsidR="0038401C" w:rsidRDefault="00FB267E">
            <w:pPr>
              <w:pStyle w:val="Standard"/>
              <w:spacing w:before="40" w:after="40"/>
              <w:ind w:left="283" w:hanging="2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[generalità del titolare del Curriculum Vitae]</w:t>
            </w:r>
          </w:p>
        </w:tc>
      </w:tr>
      <w:tr w:rsidR="0038401C" w14:paraId="40441C80" w14:textId="77777777">
        <w:tblPrEx>
          <w:tblCellMar>
            <w:top w:w="0" w:type="dxa"/>
            <w:bottom w:w="0" w:type="dxa"/>
          </w:tblCellMar>
        </w:tblPrEx>
        <w:trPr>
          <w:trHeight w:hRule="exact" w:val="702"/>
        </w:trPr>
        <w:tc>
          <w:tcPr>
            <w:tcW w:w="271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C448E" w14:textId="77777777" w:rsidR="0038401C" w:rsidRDefault="00FB267E">
            <w:pPr>
              <w:pStyle w:val="Standard"/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t>Anno di nascita</w:t>
            </w:r>
          </w:p>
        </w:tc>
        <w:tc>
          <w:tcPr>
            <w:tcW w:w="594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EDC3F" w14:textId="77777777" w:rsidR="0038401C" w:rsidRDefault="00FB267E">
            <w:pPr>
              <w:pStyle w:val="Standard"/>
              <w:spacing w:before="40" w:after="40"/>
              <w:jc w:val="both"/>
            </w:pPr>
            <w:r>
              <w:t>…………..</w:t>
            </w:r>
          </w:p>
        </w:tc>
      </w:tr>
      <w:tr w:rsidR="0038401C" w14:paraId="54CC9AFA" w14:textId="77777777">
        <w:tblPrEx>
          <w:tblCellMar>
            <w:top w:w="0" w:type="dxa"/>
            <w:bottom w:w="0" w:type="dxa"/>
          </w:tblCellMar>
        </w:tblPrEx>
        <w:trPr>
          <w:trHeight w:hRule="exact" w:val="2343"/>
        </w:trPr>
        <w:tc>
          <w:tcPr>
            <w:tcW w:w="271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63C82" w14:textId="77777777" w:rsidR="0038401C" w:rsidRDefault="00FB267E">
            <w:pPr>
              <w:pStyle w:val="Standard"/>
              <w:spacing w:before="40" w:after="40"/>
              <w:rPr>
                <w:b/>
              </w:rPr>
            </w:pPr>
            <w:r>
              <w:rPr>
                <w:b/>
              </w:rPr>
              <w:t>Posizione:</w:t>
            </w:r>
          </w:p>
        </w:tc>
        <w:tc>
          <w:tcPr>
            <w:tcW w:w="594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4C112E" w14:textId="77777777" w:rsidR="0038401C" w:rsidRDefault="00FB267E">
            <w:pPr>
              <w:pStyle w:val="Standard"/>
              <w:ind w:left="283" w:hanging="227"/>
              <w:rPr>
                <w:sz w:val="20"/>
                <w:szCs w:val="20"/>
              </w:rPr>
            </w:pPr>
            <w:r>
              <w:rPr>
                <w:rFonts w:eastAsia="Liberation Serif" w:cs="Liberation Serif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 Direttore dei lavori e Coordinatore del gruppo di lavoro</w:t>
            </w:r>
          </w:p>
          <w:p w14:paraId="333BF644" w14:textId="77777777" w:rsidR="0038401C" w:rsidRDefault="00FB267E">
            <w:pPr>
              <w:pStyle w:val="Standard"/>
              <w:ind w:left="283" w:hanging="227"/>
              <w:rPr>
                <w:sz w:val="20"/>
                <w:szCs w:val="20"/>
              </w:rPr>
            </w:pPr>
            <w:r>
              <w:rPr>
                <w:rFonts w:eastAsia="Liberation Serif" w:cs="Liberation Serif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 Direttore operativo delle opere strutturali</w:t>
            </w:r>
          </w:p>
          <w:p w14:paraId="1E635F67" w14:textId="77777777" w:rsidR="0038401C" w:rsidRDefault="00FB267E">
            <w:pPr>
              <w:pStyle w:val="Standard"/>
              <w:ind w:left="283" w:hanging="227"/>
              <w:rPr>
                <w:sz w:val="20"/>
                <w:szCs w:val="20"/>
              </w:rPr>
            </w:pPr>
            <w:r>
              <w:rPr>
                <w:rFonts w:eastAsia="Liberation Serif" w:cs="Liberation Serif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 Direttore operativo degli impianti meccanici</w:t>
            </w:r>
          </w:p>
          <w:p w14:paraId="654FBDF2" w14:textId="77777777" w:rsidR="0038401C" w:rsidRDefault="00FB267E">
            <w:pPr>
              <w:pStyle w:val="Standard"/>
              <w:ind w:left="283" w:hanging="227"/>
              <w:rPr>
                <w:sz w:val="20"/>
                <w:szCs w:val="20"/>
              </w:rPr>
            </w:pPr>
            <w:r>
              <w:rPr>
                <w:rFonts w:eastAsia="Liberation Serif" w:cs="Liberation Serif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 Direttore operativo degli impianti elettrici e speciali</w:t>
            </w:r>
          </w:p>
          <w:p w14:paraId="3F36CA5A" w14:textId="77777777" w:rsidR="0038401C" w:rsidRDefault="00FB267E">
            <w:pPr>
              <w:pStyle w:val="Standard"/>
              <w:spacing w:before="40" w:after="40"/>
              <w:ind w:left="283" w:hanging="227"/>
              <w:rPr>
                <w:sz w:val="20"/>
                <w:szCs w:val="20"/>
              </w:rPr>
            </w:pPr>
            <w:r>
              <w:rPr>
                <w:rFonts w:eastAsia="Liberation Serif" w:cs="Liberation Serif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 Coordinatore dei flussi informativi</w:t>
            </w:r>
          </w:p>
          <w:p w14:paraId="33FDA594" w14:textId="77777777" w:rsidR="0038401C" w:rsidRDefault="00FB267E">
            <w:pPr>
              <w:pStyle w:val="Standard"/>
              <w:spacing w:before="40" w:after="40"/>
              <w:ind w:left="283" w:hanging="227"/>
              <w:rPr>
                <w:sz w:val="20"/>
                <w:szCs w:val="20"/>
              </w:rPr>
            </w:pPr>
            <w:r>
              <w:rPr>
                <w:rFonts w:eastAsia="Liberation Serif" w:cs="Liberation Serif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Coordinatore della sicurezza in fase di esecuzione</w:t>
            </w:r>
          </w:p>
          <w:p w14:paraId="24C5F22A" w14:textId="77777777" w:rsidR="0038401C" w:rsidRDefault="00FB267E">
            <w:pPr>
              <w:pStyle w:val="Standard"/>
              <w:spacing w:before="40" w:after="40"/>
              <w:ind w:left="283" w:hanging="227"/>
              <w:rPr>
                <w:sz w:val="20"/>
                <w:szCs w:val="20"/>
              </w:rPr>
            </w:pPr>
            <w:r>
              <w:rPr>
                <w:rFonts w:eastAsia="Liberation Serif" w:cs="Liberation Serif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 Altro * ………………………………………….…..</w:t>
            </w:r>
          </w:p>
          <w:p w14:paraId="58E7EF1A" w14:textId="77777777" w:rsidR="0038401C" w:rsidRDefault="00FB267E">
            <w:pPr>
              <w:pStyle w:val="Titolo1"/>
              <w:spacing w:before="40" w:after="40"/>
              <w:jc w:val="left"/>
            </w:pPr>
            <w:r>
              <w:rPr>
                <w:sz w:val="20"/>
                <w:szCs w:val="20"/>
              </w:rPr>
              <w:t>* posizione descritta nella relazione riguardante la Qualità organizzativa</w:t>
            </w:r>
          </w:p>
        </w:tc>
      </w:tr>
      <w:tr w:rsidR="0038401C" w14:paraId="70B4B219" w14:textId="77777777">
        <w:tblPrEx>
          <w:tblCellMar>
            <w:top w:w="0" w:type="dxa"/>
            <w:bottom w:w="0" w:type="dxa"/>
          </w:tblCellMar>
        </w:tblPrEx>
        <w:tc>
          <w:tcPr>
            <w:tcW w:w="2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23D30" w14:textId="77777777" w:rsidR="0038401C" w:rsidRDefault="00FB267E">
            <w:pPr>
              <w:pStyle w:val="Standard"/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t>Titolo di studio:</w:t>
            </w:r>
          </w:p>
        </w:tc>
        <w:tc>
          <w:tcPr>
            <w:tcW w:w="594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D24881" w14:textId="77777777" w:rsidR="0038401C" w:rsidRDefault="00FB267E">
            <w:pPr>
              <w:pStyle w:val="Standard"/>
              <w:spacing w:before="40" w:after="40"/>
              <w:jc w:val="both"/>
            </w:pPr>
            <w:r>
              <w:t>………………………...</w:t>
            </w:r>
          </w:p>
          <w:p w14:paraId="4D34768C" w14:textId="7A26A955" w:rsidR="0038401C" w:rsidRDefault="00FB267E">
            <w:pPr>
              <w:pStyle w:val="Standard"/>
              <w:spacing w:before="40" w:after="40"/>
              <w:jc w:val="both"/>
            </w:pPr>
            <w:r>
              <w:rPr>
                <w:sz w:val="20"/>
                <w:szCs w:val="20"/>
              </w:rPr>
              <w:t xml:space="preserve">[indicare il più elevato titolo di studio conseguito, data ed </w:t>
            </w:r>
            <w:r>
              <w:rPr>
                <w:sz w:val="20"/>
                <w:szCs w:val="20"/>
              </w:rPr>
              <w:t xml:space="preserve">nome istituto che lo ha rilasciato </w:t>
            </w:r>
            <w:r>
              <w:rPr>
                <w:sz w:val="20"/>
                <w:szCs w:val="20"/>
              </w:rPr>
              <w:t>]</w:t>
            </w:r>
          </w:p>
        </w:tc>
      </w:tr>
      <w:tr w:rsidR="007C501F" w14:paraId="01AF479E" w14:textId="77777777">
        <w:tblPrEx>
          <w:tblCellMar>
            <w:top w:w="0" w:type="dxa"/>
            <w:bottom w:w="0" w:type="dxa"/>
          </w:tblCellMar>
        </w:tblPrEx>
        <w:tc>
          <w:tcPr>
            <w:tcW w:w="2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F09A6" w14:textId="79B87EBB" w:rsidR="007C501F" w:rsidRDefault="007C501F">
            <w:pPr>
              <w:pStyle w:val="Standard"/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t xml:space="preserve">Formazione specifica </w:t>
            </w:r>
          </w:p>
        </w:tc>
        <w:tc>
          <w:tcPr>
            <w:tcW w:w="594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6967F" w14:textId="77777777" w:rsidR="007C501F" w:rsidRDefault="007C501F" w:rsidP="007C501F">
            <w:pPr>
              <w:pStyle w:val="Standard"/>
              <w:spacing w:before="40" w:after="40"/>
              <w:jc w:val="both"/>
            </w:pPr>
            <w:r>
              <w:t>………………………...</w:t>
            </w:r>
          </w:p>
          <w:p w14:paraId="7A71FACB" w14:textId="06716163" w:rsidR="007C501F" w:rsidRDefault="007C501F" w:rsidP="007C501F">
            <w:pPr>
              <w:pStyle w:val="Standard"/>
              <w:spacing w:before="40" w:after="40"/>
              <w:jc w:val="both"/>
            </w:pPr>
            <w:r>
              <w:t>[</w:t>
            </w:r>
            <w:r w:rsidRPr="007C501F">
              <w:rPr>
                <w:sz w:val="20"/>
                <w:szCs w:val="20"/>
              </w:rPr>
              <w:t>indicare eventuali ulteriori corsi di perfezionamento</w:t>
            </w:r>
            <w:r>
              <w:rPr>
                <w:sz w:val="20"/>
                <w:szCs w:val="20"/>
              </w:rPr>
              <w:t>/specializzazione</w:t>
            </w:r>
            <w:r w:rsidRPr="007C501F">
              <w:rPr>
                <w:sz w:val="20"/>
                <w:szCs w:val="20"/>
              </w:rPr>
              <w:t xml:space="preserve"> Master e simili solo se coerenti con la posizione ricoperta</w:t>
            </w:r>
            <w:r>
              <w:rPr>
                <w:sz w:val="20"/>
                <w:szCs w:val="20"/>
              </w:rPr>
              <w:t xml:space="preserve"> con</w:t>
            </w:r>
            <w:r w:rsidRPr="007C501F">
              <w:rPr>
                <w:sz w:val="20"/>
                <w:szCs w:val="20"/>
              </w:rPr>
              <w:t xml:space="preserve"> data e nome istituto</w:t>
            </w:r>
            <w:r>
              <w:rPr>
                <w:sz w:val="20"/>
                <w:szCs w:val="20"/>
              </w:rPr>
              <w:t>/Ente/Università</w:t>
            </w:r>
            <w:r w:rsidRPr="007C501F">
              <w:rPr>
                <w:sz w:val="20"/>
                <w:szCs w:val="20"/>
              </w:rPr>
              <w:t xml:space="preserve"> che lo ha rilasciato</w:t>
            </w:r>
            <w:r>
              <w:rPr>
                <w:sz w:val="20"/>
                <w:szCs w:val="20"/>
              </w:rPr>
              <w:t xml:space="preserve"> l’attestazione/certificato</w:t>
            </w:r>
            <w:r w:rsidRPr="007C501F">
              <w:rPr>
                <w:sz w:val="20"/>
                <w:szCs w:val="20"/>
              </w:rPr>
              <w:t xml:space="preserve"> </w:t>
            </w:r>
          </w:p>
        </w:tc>
      </w:tr>
      <w:tr w:rsidR="0038401C" w14:paraId="772650A9" w14:textId="77777777">
        <w:tblPrEx>
          <w:tblCellMar>
            <w:top w:w="0" w:type="dxa"/>
            <w:bottom w:w="0" w:type="dxa"/>
          </w:tblCellMar>
        </w:tblPrEx>
        <w:tc>
          <w:tcPr>
            <w:tcW w:w="2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214FBB" w14:textId="77777777" w:rsidR="0038401C" w:rsidRDefault="00FB267E">
            <w:pPr>
              <w:pStyle w:val="Standard"/>
              <w:spacing w:before="40" w:after="40"/>
              <w:jc w:val="both"/>
            </w:pPr>
            <w:r>
              <w:rPr>
                <w:b/>
              </w:rPr>
              <w:t>Anzianità professionale:</w:t>
            </w:r>
          </w:p>
        </w:tc>
        <w:tc>
          <w:tcPr>
            <w:tcW w:w="594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FCB372" w14:textId="77777777" w:rsidR="0038401C" w:rsidRDefault="00FB267E">
            <w:pPr>
              <w:pStyle w:val="Standard"/>
              <w:spacing w:before="40" w:after="40"/>
              <w:jc w:val="both"/>
            </w:pPr>
            <w:r>
              <w:t>………………………………………………..</w:t>
            </w:r>
          </w:p>
          <w:p w14:paraId="487CCF37" w14:textId="77777777" w:rsidR="0038401C" w:rsidRDefault="00FB267E">
            <w:pPr>
              <w:pStyle w:val="Standard"/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[indicare l’anzianità professionale decorre dalla </w:t>
            </w:r>
            <w:r>
              <w:rPr>
                <w:sz w:val="20"/>
                <w:szCs w:val="20"/>
              </w:rPr>
              <w:t>data di inizio dell’attività professionale, anche se all’epoca egli deteneva un titolo di studio inferiore a quello indicato alla voce “Titolo di studio”.  L’anzianità indicata deve coincidere con quella risultante dal “Profilo professionale”]</w:t>
            </w:r>
          </w:p>
        </w:tc>
      </w:tr>
      <w:tr w:rsidR="0038401C" w14:paraId="46F380ED" w14:textId="77777777">
        <w:tblPrEx>
          <w:tblCellMar>
            <w:top w:w="0" w:type="dxa"/>
            <w:bottom w:w="0" w:type="dxa"/>
          </w:tblCellMar>
        </w:tblPrEx>
        <w:tc>
          <w:tcPr>
            <w:tcW w:w="2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161E0" w14:textId="77777777" w:rsidR="0038401C" w:rsidRDefault="00FB267E">
            <w:pPr>
              <w:pStyle w:val="Standard"/>
              <w:spacing w:before="40" w:after="40"/>
              <w:rPr>
                <w:b/>
              </w:rPr>
            </w:pPr>
            <w:r>
              <w:rPr>
                <w:b/>
              </w:rPr>
              <w:t>Rapporto di lavoro:</w:t>
            </w:r>
          </w:p>
        </w:tc>
        <w:tc>
          <w:tcPr>
            <w:tcW w:w="594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4993B" w14:textId="77777777" w:rsidR="0038401C" w:rsidRDefault="00FB267E">
            <w:pPr>
              <w:pStyle w:val="Standard"/>
              <w:spacing w:before="40" w:after="40"/>
            </w:pPr>
            <w:r>
              <w:t>…………………………….</w:t>
            </w:r>
          </w:p>
          <w:p w14:paraId="18B73185" w14:textId="77777777" w:rsidR="0038401C" w:rsidRDefault="00FB267E">
            <w:pPr>
              <w:pStyle w:val="Standard"/>
              <w:spacing w:before="40" w:after="40"/>
            </w:pPr>
            <w:r>
              <w:rPr>
                <w:sz w:val="20"/>
                <w:szCs w:val="20"/>
              </w:rPr>
              <w:t>indicare se titolare, socio, dipendente o consulente abituale di [1]</w:t>
            </w:r>
          </w:p>
        </w:tc>
      </w:tr>
      <w:tr w:rsidR="0038401C" w14:paraId="099106BB" w14:textId="77777777">
        <w:tblPrEx>
          <w:tblCellMar>
            <w:top w:w="0" w:type="dxa"/>
            <w:bottom w:w="0" w:type="dxa"/>
          </w:tblCellMar>
        </w:tblPrEx>
        <w:tc>
          <w:tcPr>
            <w:tcW w:w="2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5D420" w14:textId="77777777" w:rsidR="0038401C" w:rsidRDefault="00FB267E">
            <w:pPr>
              <w:pStyle w:val="Standard"/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t>Profilo professionale:</w:t>
            </w:r>
          </w:p>
        </w:tc>
        <w:tc>
          <w:tcPr>
            <w:tcW w:w="594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782CE" w14:textId="77777777" w:rsidR="0038401C" w:rsidRDefault="00FB267E">
            <w:pPr>
              <w:pStyle w:val="Standard"/>
              <w:spacing w:before="40" w:after="40"/>
              <w:jc w:val="both"/>
            </w:pPr>
            <w:r>
              <w:t>…………………………………..</w:t>
            </w:r>
          </w:p>
          <w:p w14:paraId="5AF1CEA2" w14:textId="77777777" w:rsidR="0038401C" w:rsidRDefault="00FB267E">
            <w:pPr>
              <w:pStyle w:val="Standard"/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descrivere succintamente (massimo 20 righe) in ordine cronologico inverso, le principali attività svolte e, per ci</w:t>
            </w:r>
            <w:r>
              <w:rPr>
                <w:sz w:val="20"/>
                <w:szCs w:val="20"/>
              </w:rPr>
              <w:t>ascuna di esse, il datore di lavoro e la posizione ricoperta;</w:t>
            </w:r>
          </w:p>
        </w:tc>
      </w:tr>
      <w:tr w:rsidR="0038401C" w14:paraId="1402F52B" w14:textId="77777777">
        <w:tblPrEx>
          <w:tblCellMar>
            <w:top w:w="0" w:type="dxa"/>
            <w:bottom w:w="0" w:type="dxa"/>
          </w:tblCellMar>
        </w:tblPrEx>
        <w:tc>
          <w:tcPr>
            <w:tcW w:w="2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BDA4D" w14:textId="77777777" w:rsidR="0038401C" w:rsidRDefault="00FB267E">
            <w:pPr>
              <w:pStyle w:val="Standard"/>
              <w:spacing w:before="40" w:after="40"/>
            </w:pPr>
            <w:r>
              <w:rPr>
                <w:b/>
              </w:rPr>
              <w:t>Esperienza specifica nel campo per cui si ricopre la posizione indicata nelle strutture D.L. - CSE</w:t>
            </w:r>
          </w:p>
        </w:tc>
        <w:tc>
          <w:tcPr>
            <w:tcW w:w="594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26F74" w14:textId="77777777" w:rsidR="0038401C" w:rsidRDefault="00FB267E">
            <w:pPr>
              <w:pStyle w:val="Standard"/>
              <w:spacing w:before="40" w:after="40"/>
              <w:jc w:val="both"/>
            </w:pPr>
            <w:r>
              <w:t>………………………………….</w:t>
            </w:r>
          </w:p>
          <w:p w14:paraId="286A6073" w14:textId="77777777" w:rsidR="0038401C" w:rsidRDefault="00FB267E">
            <w:pPr>
              <w:pStyle w:val="Standard"/>
              <w:spacing w:before="40" w:after="40"/>
              <w:jc w:val="both"/>
            </w:pPr>
            <w:r>
              <w:rPr>
                <w:sz w:val="20"/>
                <w:szCs w:val="20"/>
              </w:rPr>
              <w:t>elenco interventi per i quali il candidato ha svolto negli ultimi 10 anni attiv</w:t>
            </w:r>
            <w:r>
              <w:rPr>
                <w:sz w:val="20"/>
                <w:szCs w:val="20"/>
              </w:rPr>
              <w:t>ità specifica nel campo per cui si ricopre l’attuale Posizione specificando il tipo di mansione svolta. Vedere Nota (2)</w:t>
            </w:r>
          </w:p>
        </w:tc>
      </w:tr>
      <w:tr w:rsidR="0038401C" w14:paraId="4F8F967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851"/>
        </w:trPr>
        <w:tc>
          <w:tcPr>
            <w:tcW w:w="866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440D8" w14:textId="77777777" w:rsidR="0038401C" w:rsidRDefault="00FB267E">
            <w:pPr>
              <w:pStyle w:val="Standard"/>
              <w:spacing w:before="40" w:after="40"/>
              <w:jc w:val="both"/>
              <w:rPr>
                <w:b/>
              </w:rPr>
            </w:pPr>
            <w:r>
              <w:rPr>
                <w:b/>
              </w:rPr>
              <w:t>Data di compilazione e firma del Titolare:</w:t>
            </w:r>
          </w:p>
          <w:p w14:paraId="7CB89095" w14:textId="63BDCCAE" w:rsidR="0038401C" w:rsidRDefault="00FB267E">
            <w:pPr>
              <w:pStyle w:val="Standard"/>
              <w:spacing w:before="40" w:after="40"/>
              <w:jc w:val="both"/>
            </w:pPr>
            <w:r>
              <w:t>………………………………</w:t>
            </w:r>
            <w:r>
              <w:t>………………………….….</w:t>
            </w:r>
          </w:p>
        </w:tc>
      </w:tr>
      <w:tr w:rsidR="0038401C" w14:paraId="4F9C37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6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C5AA0" w14:textId="77777777" w:rsidR="0038401C" w:rsidRDefault="00FB267E">
            <w:pPr>
              <w:pStyle w:val="Titolo1"/>
              <w:tabs>
                <w:tab w:val="left" w:pos="568"/>
              </w:tabs>
              <w:spacing w:before="40" w:after="40"/>
              <w:ind w:left="284" w:hanging="284"/>
            </w:pPr>
            <w:r>
              <w:rPr>
                <w:sz w:val="20"/>
                <w:szCs w:val="20"/>
              </w:rPr>
              <w:lastRenderedPageBreak/>
              <w:t xml:space="preserve">[1] In caso di </w:t>
            </w:r>
            <w:r>
              <w:rPr>
                <w:sz w:val="20"/>
                <w:szCs w:val="20"/>
              </w:rPr>
              <w:t>Concorrenti raggruppati o raggruppandi, indicare sia il nome del raggruppamento che la ragione sociale del componente del raggruppamento alla cui struttura appartiene il titolare del Curriculum Vitae</w:t>
            </w:r>
          </w:p>
          <w:p w14:paraId="6D7D8E94" w14:textId="77777777" w:rsidR="0038401C" w:rsidRDefault="0038401C">
            <w:pPr>
              <w:pStyle w:val="Standard"/>
              <w:tabs>
                <w:tab w:val="left" w:pos="568"/>
              </w:tabs>
              <w:ind w:left="284" w:hanging="284"/>
              <w:jc w:val="both"/>
              <w:rPr>
                <w:sz w:val="20"/>
                <w:szCs w:val="20"/>
              </w:rPr>
            </w:pPr>
          </w:p>
          <w:p w14:paraId="04D3B789" w14:textId="77777777" w:rsidR="0038401C" w:rsidRDefault="00FB267E">
            <w:pPr>
              <w:pStyle w:val="Standard"/>
              <w:tabs>
                <w:tab w:val="left" w:pos="568"/>
              </w:tabs>
              <w:ind w:left="284" w:hanging="284"/>
              <w:jc w:val="both"/>
            </w:pPr>
            <w:r>
              <w:rPr>
                <w:sz w:val="20"/>
                <w:szCs w:val="20"/>
              </w:rPr>
              <w:t xml:space="preserve">[2] </w:t>
            </w:r>
            <w:r>
              <w:rPr>
                <w:sz w:val="20"/>
                <w:szCs w:val="20"/>
              </w:rPr>
              <w:tab/>
              <w:t>Per ciascun progetto o commessa devono essere indi</w:t>
            </w:r>
            <w:r>
              <w:rPr>
                <w:sz w:val="20"/>
                <w:szCs w:val="20"/>
              </w:rPr>
              <w:t>cati: nome del progetto, paese, committente, date di inizio e fine lavori, importo dei lavori, principali caratteristiche del progetto, funzioni o ruolo ricoperti. Le figure professionali devono essere in possesso della seguente esperienza:</w:t>
            </w:r>
          </w:p>
          <w:p w14:paraId="4934A84F" w14:textId="77777777" w:rsidR="0038401C" w:rsidRDefault="00FB267E">
            <w:pPr>
              <w:pStyle w:val="Standard"/>
              <w:tabs>
                <w:tab w:val="left" w:pos="568"/>
              </w:tabs>
              <w:ind w:left="284" w:hanging="284"/>
              <w:jc w:val="both"/>
            </w:pPr>
            <w:r>
              <w:rPr>
                <w:sz w:val="20"/>
                <w:szCs w:val="20"/>
              </w:rPr>
              <w:t>- aver ricopert</w:t>
            </w:r>
            <w:r>
              <w:rPr>
                <w:sz w:val="20"/>
                <w:szCs w:val="20"/>
              </w:rPr>
              <w:t>o posizioni equivalenti in almeno una commessa di interventi simili e di valore analogo all’intervento;</w:t>
            </w:r>
          </w:p>
          <w:p w14:paraId="0429B89E" w14:textId="77777777" w:rsidR="0038401C" w:rsidRDefault="00FB267E">
            <w:pPr>
              <w:pStyle w:val="Standard"/>
              <w:tabs>
                <w:tab w:val="left" w:pos="568"/>
              </w:tabs>
              <w:ind w:left="284" w:hanging="284"/>
              <w:jc w:val="both"/>
            </w:pPr>
            <w:r>
              <w:rPr>
                <w:sz w:val="20"/>
                <w:szCs w:val="20"/>
              </w:rPr>
              <w:t>- oppure aver ricoperto posizioni equivalenti in almeno due commesse di interventi simili e di valore complessivo analogo all’intervento.</w:t>
            </w:r>
          </w:p>
        </w:tc>
      </w:tr>
    </w:tbl>
    <w:p w14:paraId="3710BD1E" w14:textId="77777777" w:rsidR="0038401C" w:rsidRDefault="0038401C">
      <w:pPr>
        <w:pStyle w:val="Titolo9"/>
        <w:keepNext w:val="0"/>
        <w:spacing w:after="0"/>
        <w:jc w:val="center"/>
        <w:rPr>
          <w:b/>
          <w:i w:val="0"/>
        </w:rPr>
        <w:sectPr w:rsidR="0038401C">
          <w:pgSz w:w="11906" w:h="16838"/>
          <w:pgMar w:top="1134" w:right="1416" w:bottom="1134" w:left="1134" w:header="720" w:footer="720" w:gutter="0"/>
          <w:cols w:space="720"/>
        </w:sectPr>
      </w:pPr>
    </w:p>
    <w:p w14:paraId="1833F680" w14:textId="77777777" w:rsidR="0038401C" w:rsidRDefault="0038401C">
      <w:pPr>
        <w:pStyle w:val="Titolo9"/>
        <w:keepNext w:val="0"/>
        <w:spacing w:after="0"/>
        <w:rPr>
          <w:b/>
          <w:i w:val="0"/>
        </w:rPr>
      </w:pPr>
    </w:p>
    <w:sectPr w:rsidR="0038401C">
      <w:pgSz w:w="11906" w:h="16838"/>
      <w:pgMar w:top="1134" w:right="1416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32903" w14:textId="77777777" w:rsidR="00FB267E" w:rsidRDefault="00FB267E">
      <w:r>
        <w:separator/>
      </w:r>
    </w:p>
  </w:endnote>
  <w:endnote w:type="continuationSeparator" w:id="0">
    <w:p w14:paraId="0B0E5273" w14:textId="77777777" w:rsidR="00FB267E" w:rsidRDefault="00FB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454BC" w14:textId="77777777" w:rsidR="00FB267E" w:rsidRDefault="00FB267E">
      <w:r>
        <w:rPr>
          <w:color w:val="000000"/>
        </w:rPr>
        <w:separator/>
      </w:r>
    </w:p>
  </w:footnote>
  <w:footnote w:type="continuationSeparator" w:id="0">
    <w:p w14:paraId="4C9CEDE0" w14:textId="77777777" w:rsidR="00FB267E" w:rsidRDefault="00FB2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8401C"/>
    <w:rsid w:val="0038401C"/>
    <w:rsid w:val="007C501F"/>
    <w:rsid w:val="009B5D5C"/>
    <w:rsid w:val="00FB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B2514"/>
  <w15:docId w15:val="{56975232-F541-4E55-AABF-5F8EA3C9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jc w:val="both"/>
      <w:outlineLvl w:val="0"/>
    </w:pPr>
  </w:style>
  <w:style w:type="paragraph" w:styleId="Titolo9">
    <w:name w:val="heading 9"/>
    <w:basedOn w:val="Standard"/>
    <w:next w:val="Standard"/>
    <w:pPr>
      <w:keepNext/>
      <w:spacing w:after="120"/>
      <w:outlineLvl w:val="8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../../../../../../../cghezzi/AppData/Local/Temp/7zO4747B05E/Allegato_10_Modello%20di%20CV%20-%20Generico.odt/Normal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Paridi</dc:creator>
  <cp:lastModifiedBy>Pamela Paridi</cp:lastModifiedBy>
  <cp:revision>4</cp:revision>
  <cp:lastPrinted>2022-10-28T15:25:00Z</cp:lastPrinted>
  <dcterms:created xsi:type="dcterms:W3CDTF">2024-07-02T13:36:00Z</dcterms:created>
  <dcterms:modified xsi:type="dcterms:W3CDTF">2024-07-02T13:42:00Z</dcterms:modified>
</cp:coreProperties>
</file>